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4C078" w14:textId="206D4F54" w:rsidR="00880753" w:rsidRDefault="00880753" w:rsidP="004F7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20A63A8" w14:textId="0A24DD51" w:rsidR="00880753" w:rsidRDefault="00880753" w:rsidP="004F7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32A3C325" w14:textId="77777777" w:rsidR="00880753" w:rsidRDefault="00880753" w:rsidP="004F75FB">
      <w:pPr>
        <w:pStyle w:val="NoSpacing"/>
        <w:rPr>
          <w:rFonts w:cs="Times New Roman"/>
          <w:szCs w:val="24"/>
        </w:rPr>
      </w:pPr>
    </w:p>
    <w:p w14:paraId="50CE3928" w14:textId="77777777" w:rsidR="00880753" w:rsidRDefault="00880753" w:rsidP="004F75FB">
      <w:pPr>
        <w:pStyle w:val="NoSpacing"/>
        <w:rPr>
          <w:rFonts w:cs="Times New Roman"/>
          <w:szCs w:val="24"/>
        </w:rPr>
      </w:pPr>
    </w:p>
    <w:p w14:paraId="7836ADD5" w14:textId="50308703" w:rsidR="00880753" w:rsidRDefault="00880753" w:rsidP="004F7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He took on an apprentice, William Bennet(q.v.).</w:t>
      </w:r>
    </w:p>
    <w:p w14:paraId="6BB8CFA1" w14:textId="2416783C" w:rsidR="00880753" w:rsidRDefault="00880753" w:rsidP="004F7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705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229CA483" w14:textId="77777777" w:rsidR="00880753" w:rsidRDefault="00880753" w:rsidP="004F75FB">
      <w:pPr>
        <w:pStyle w:val="NoSpacing"/>
        <w:rPr>
          <w:rFonts w:cs="Times New Roman"/>
          <w:szCs w:val="24"/>
        </w:rPr>
      </w:pPr>
    </w:p>
    <w:p w14:paraId="731DA495" w14:textId="77777777" w:rsidR="00880753" w:rsidRDefault="00880753" w:rsidP="004F75FB">
      <w:pPr>
        <w:pStyle w:val="NoSpacing"/>
        <w:rPr>
          <w:rFonts w:cs="Times New Roman"/>
          <w:szCs w:val="24"/>
        </w:rPr>
      </w:pPr>
    </w:p>
    <w:p w14:paraId="54E66074" w14:textId="22354753" w:rsidR="00880753" w:rsidRDefault="00880753" w:rsidP="004F75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2024</w:t>
      </w:r>
    </w:p>
    <w:p w14:paraId="5A3F6212" w14:textId="77777777" w:rsidR="00880753" w:rsidRPr="00880753" w:rsidRDefault="00880753" w:rsidP="004F75FB">
      <w:pPr>
        <w:pStyle w:val="NoSpacing"/>
        <w:rPr>
          <w:rFonts w:cs="Times New Roman"/>
          <w:szCs w:val="24"/>
        </w:rPr>
      </w:pPr>
    </w:p>
    <w:p w14:paraId="7FA586D9" w14:textId="51A22048" w:rsidR="004F75FB" w:rsidRPr="004F75FB" w:rsidRDefault="004F75FB" w:rsidP="009139A6">
      <w:pPr>
        <w:pStyle w:val="NoSpacing"/>
        <w:rPr>
          <w:rFonts w:cs="Times New Roman"/>
          <w:szCs w:val="24"/>
        </w:rPr>
      </w:pPr>
    </w:p>
    <w:sectPr w:rsidR="004F75FB" w:rsidRPr="004F75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D762E" w14:textId="77777777" w:rsidR="004F75FB" w:rsidRDefault="004F75FB" w:rsidP="009139A6">
      <w:r>
        <w:separator/>
      </w:r>
    </w:p>
  </w:endnote>
  <w:endnote w:type="continuationSeparator" w:id="0">
    <w:p w14:paraId="7EBEBAC5" w14:textId="77777777" w:rsidR="004F75FB" w:rsidRDefault="004F75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937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8E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2D5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8BB85" w14:textId="77777777" w:rsidR="004F75FB" w:rsidRDefault="004F75FB" w:rsidP="009139A6">
      <w:r>
        <w:separator/>
      </w:r>
    </w:p>
  </w:footnote>
  <w:footnote w:type="continuationSeparator" w:id="0">
    <w:p w14:paraId="3BDFFB9D" w14:textId="77777777" w:rsidR="004F75FB" w:rsidRDefault="004F75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9DC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3E5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C4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5FB"/>
    <w:rsid w:val="000666E0"/>
    <w:rsid w:val="002510B7"/>
    <w:rsid w:val="00270799"/>
    <w:rsid w:val="00426115"/>
    <w:rsid w:val="004F75FB"/>
    <w:rsid w:val="005C130B"/>
    <w:rsid w:val="00826F5C"/>
    <w:rsid w:val="008807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9815"/>
  <w15:chartTrackingRefBased/>
  <w15:docId w15:val="{3C355860-B647-4925-893C-D2ADDAD5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75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7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2024-10-24T20:25:00Z</dcterms:created>
  <dcterms:modified xsi:type="dcterms:W3CDTF">2024-10-24T20:47:00Z</dcterms:modified>
</cp:coreProperties>
</file>